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24" w:rsidRDefault="00F31B24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16.06.2025 </w:t>
      </w:r>
      <w:r w:rsidRPr="005471DB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139</w:t>
      </w:r>
    </w:p>
    <w:p w:rsidR="00F31B24" w:rsidRPr="005471DB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14.04.2021г. № 77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F31B24" w:rsidRDefault="00F31B24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Приложение № 1 к постановлению администрации Унечского района от 14.04.2021г. № 77 «О постоянно действующей комиссии по охране труда Унечского муниципального района» (в редакции постановлений от 16.09.2021 № 247, от 27.09.2023 № 192, от 12.02.2024 № 31, от 23.09.2024 № 208, от 17.12.2024 № 358) следующие изменения:</w:t>
      </w:r>
    </w:p>
    <w:p w:rsidR="00F31B24" w:rsidRPr="00133E82" w:rsidRDefault="00F31B24" w:rsidP="00133E82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3E82">
        <w:rPr>
          <w:rFonts w:ascii="Times New Roman" w:hAnsi="Times New Roman" w:cs="Times New Roman"/>
          <w:sz w:val="24"/>
          <w:szCs w:val="24"/>
        </w:rPr>
        <w:t>1.1. Вывести из состава постоянно действующей комиссии по охране труда Унечского муниципального района Фролову Евгению Геннадьевну.</w:t>
      </w:r>
    </w:p>
    <w:p w:rsidR="00F31B24" w:rsidRDefault="00F31B24" w:rsidP="00133E82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3E82">
        <w:rPr>
          <w:rFonts w:ascii="Times New Roman" w:hAnsi="Times New Roman" w:cs="Times New Roman"/>
          <w:sz w:val="24"/>
          <w:szCs w:val="24"/>
        </w:rPr>
        <w:t xml:space="preserve">1.2. Ввести в состав постоянно действующей комиссии по охране труда Унечского муниципального района в качестве члена комиссии – специалиста по охране труда Муниципального бюджетного учреждения «Хозяйственно-эксплуатационная служба в сфере образования Унечского района» </w:t>
      </w:r>
      <w:r>
        <w:rPr>
          <w:rFonts w:ascii="Times New Roman" w:hAnsi="Times New Roman" w:cs="Times New Roman"/>
          <w:sz w:val="24"/>
          <w:szCs w:val="24"/>
        </w:rPr>
        <w:t>Филипенко Марину Владимировну</w:t>
      </w:r>
      <w:r w:rsidRPr="00133E82">
        <w:rPr>
          <w:rFonts w:ascii="Times New Roman" w:hAnsi="Times New Roman" w:cs="Times New Roman"/>
          <w:sz w:val="24"/>
          <w:szCs w:val="24"/>
        </w:rPr>
        <w:t>.</w:t>
      </w:r>
    </w:p>
    <w:p w:rsidR="00F31B24" w:rsidRDefault="00F31B24" w:rsidP="00133E82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 всту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пает в силу со дня его подписания.</w:t>
      </w: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Pr="005E5352" w:rsidRDefault="00F31B24" w:rsidP="006D5328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                                             В.А. Дуда</w:t>
      </w:r>
    </w:p>
    <w:p w:rsidR="00F31B24" w:rsidRDefault="00F31B24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F31B24" w:rsidRPr="00780B36" w:rsidRDefault="00F31B24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постановлением администрации</w:t>
      </w:r>
    </w:p>
    <w:p w:rsidR="00F31B24" w:rsidRPr="00780B36" w:rsidRDefault="00F31B24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Унечского района </w:t>
      </w:r>
    </w:p>
    <w:p w:rsidR="00F31B24" w:rsidRPr="00780B36" w:rsidRDefault="00F31B24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  <w:lang w:eastAsia="ru-RU"/>
        </w:rPr>
        <w:t>139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16.06.2025</w:t>
      </w:r>
    </w:p>
    <w:p w:rsidR="00F31B24" w:rsidRPr="00F935C0" w:rsidRDefault="00F31B24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F31B24" w:rsidRPr="00F935C0" w:rsidRDefault="00F31B24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комиссии по делам несовершеннолетних и защите их прав при администрации Унечского района</w:t>
      </w:r>
    </w:p>
    <w:p w:rsidR="00F31B24" w:rsidRPr="00780B36" w:rsidRDefault="00F31B24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1.К</w:t>
      </w:r>
      <w:r>
        <w:rPr>
          <w:rFonts w:ascii="Times New Roman" w:hAnsi="Times New Roman" w:cs="Times New Roman"/>
          <w:sz w:val="24"/>
          <w:szCs w:val="24"/>
          <w:lang w:eastAsia="ru-RU"/>
        </w:rPr>
        <w:t>озырева Галина Владимировна -  заместитель главы администрации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            </w:t>
      </w:r>
    </w:p>
    <w:p w:rsidR="00F31B24" w:rsidRDefault="00F31B24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района, председатель комиссии;</w:t>
      </w:r>
    </w:p>
    <w:p w:rsidR="00F31B24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2.Хребтович Татьяна </w:t>
      </w:r>
    </w:p>
    <w:p w:rsidR="00F31B24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Александровна                              -  и.о. обязанности начальника управления образования</w:t>
      </w:r>
    </w:p>
    <w:p w:rsidR="00F31B24" w:rsidRPr="00780B36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Унечского района, заместитель председателя </w:t>
      </w:r>
    </w:p>
    <w:p w:rsidR="00F31B24" w:rsidRPr="00780B36" w:rsidRDefault="00F31B24" w:rsidP="00194B89">
      <w:pPr>
        <w:tabs>
          <w:tab w:val="left" w:pos="376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Комиссии;</w:t>
      </w:r>
    </w:p>
    <w:p w:rsidR="00F31B24" w:rsidRDefault="00F31B24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.Кубарева Оксана Анатольевна    -  ведущий специалист сектора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обеспечению       </w:t>
      </w:r>
    </w:p>
    <w:p w:rsidR="00F31B24" w:rsidRPr="00780B36" w:rsidRDefault="00F31B24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деятельности комиссии по делам несовершеннолетних</w:t>
      </w:r>
    </w:p>
    <w:p w:rsidR="00F31B24" w:rsidRDefault="00F31B24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защите их прав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района, </w:t>
      </w:r>
    </w:p>
    <w:p w:rsidR="00F31B24" w:rsidRPr="00780B36" w:rsidRDefault="00F31B24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секретарь комиссии;</w:t>
      </w:r>
    </w:p>
    <w:p w:rsidR="00F31B24" w:rsidRDefault="00F31B24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Члены комиссии:</w:t>
      </w:r>
    </w:p>
    <w:p w:rsidR="00F31B24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Полуботко Ирина </w:t>
      </w:r>
    </w:p>
    <w:p w:rsidR="00F31B24" w:rsidRPr="00780B36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Анатольевна-      заведующий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сектор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по делам семьи, охране </w:t>
      </w:r>
    </w:p>
    <w:p w:rsidR="00F31B24" w:rsidRPr="00780B36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материнства и детства, демографии,</w:t>
      </w:r>
    </w:p>
    <w:p w:rsidR="00F31B24" w:rsidRPr="00780B36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опеке и попечительству администрации </w:t>
      </w:r>
    </w:p>
    <w:p w:rsidR="00F31B24" w:rsidRPr="00780B36" w:rsidRDefault="00F31B24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1B24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0467EA">
      <w:pPr>
        <w:tabs>
          <w:tab w:val="left" w:pos="708"/>
          <w:tab w:val="left" w:pos="1416"/>
          <w:tab w:val="left" w:pos="3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Баранова Ирина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-    ведущий специалист управления образования</w:t>
      </w:r>
    </w:p>
    <w:p w:rsidR="00F31B24" w:rsidRPr="00780B36" w:rsidRDefault="00F31B24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Михайловна                                   Унечского района (по согласованию);</w:t>
      </w:r>
    </w:p>
    <w:p w:rsidR="00F31B24" w:rsidRPr="00780B36" w:rsidRDefault="00F31B24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.Кузьмицкая Наталья </w:t>
      </w:r>
    </w:p>
    <w:p w:rsidR="00F31B24" w:rsidRDefault="00F31B24" w:rsidP="00780B36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Геннади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евна                                 -   заместитель директора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«Унечский техникум         </w:t>
      </w:r>
    </w:p>
    <w:p w:rsidR="00F31B24" w:rsidRPr="00780B36" w:rsidRDefault="00F31B24" w:rsidP="00B7083B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отраслевых технологий и транспорта 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Героя              </w:t>
      </w:r>
    </w:p>
    <w:p w:rsidR="00F31B24" w:rsidRPr="00780B36" w:rsidRDefault="00F31B24" w:rsidP="00B7083B">
      <w:pPr>
        <w:tabs>
          <w:tab w:val="left" w:pos="3686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России А.В. Рассказы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31B24" w:rsidRPr="00780B36" w:rsidRDefault="00F31B24" w:rsidP="00780B36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.Дроздова Оксана             </w:t>
      </w:r>
    </w:p>
    <w:p w:rsidR="00F31B24" w:rsidRDefault="00F31B24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Николаевна                                  -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казенного учреждения                </w:t>
      </w:r>
    </w:p>
    <w:p w:rsidR="00F31B24" w:rsidRPr="00780B36" w:rsidRDefault="00F31B24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«Центр занятости населения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района»</w:t>
      </w:r>
    </w:p>
    <w:p w:rsidR="00F31B24" w:rsidRPr="00780B36" w:rsidRDefault="00F31B24" w:rsidP="00B7083B">
      <w:pPr>
        <w:tabs>
          <w:tab w:val="left" w:pos="382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F31B24" w:rsidRPr="00780B36" w:rsidRDefault="00F31B24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.Шлягина Оксана</w:t>
      </w:r>
    </w:p>
    <w:p w:rsidR="00F31B24" w:rsidRDefault="00F31B24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Владимировна                            -     районный педиатр </w:t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</w:t>
      </w:r>
    </w:p>
    <w:p w:rsidR="00F31B24" w:rsidRPr="00780B36" w:rsidRDefault="00F31B24" w:rsidP="00A4724F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учреждения здравоохранения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«Унечская ЦРБ»</w:t>
      </w:r>
    </w:p>
    <w:p w:rsidR="00F31B24" w:rsidRPr="00780B36" w:rsidRDefault="00F31B24" w:rsidP="00A4724F">
      <w:pPr>
        <w:tabs>
          <w:tab w:val="left" w:pos="3696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31B24" w:rsidRDefault="00F31B24" w:rsidP="00A4724F">
      <w:pPr>
        <w:tabs>
          <w:tab w:val="left" w:pos="374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 Пивченко Наталья</w:t>
      </w:r>
    </w:p>
    <w:p w:rsidR="00F31B24" w:rsidRDefault="00F31B24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Петровна                                   -  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бюджетного учреждения </w:t>
      </w:r>
    </w:p>
    <w:p w:rsidR="00F31B24" w:rsidRDefault="00F31B24" w:rsidP="00A4724F">
      <w:pPr>
        <w:tabs>
          <w:tab w:val="left" w:pos="37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социального обслуживания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«Социальный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приют для</w:t>
      </w:r>
    </w:p>
    <w:p w:rsidR="00F31B24" w:rsidRDefault="00F31B24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детей и подростков Унечского района»</w:t>
      </w:r>
    </w:p>
    <w:p w:rsidR="00F31B24" w:rsidRDefault="00F31B24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(по согласованию);   </w:t>
      </w:r>
    </w:p>
    <w:p w:rsidR="00F31B24" w:rsidRDefault="00F31B24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.Нужнова Марина</w:t>
      </w:r>
    </w:p>
    <w:p w:rsidR="00F31B24" w:rsidRDefault="00F31B24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Викторовна                                -      начальник отдела культуры администрации </w:t>
      </w:r>
    </w:p>
    <w:p w:rsidR="00F31B24" w:rsidRPr="00780B36" w:rsidRDefault="00F31B24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 (по согласованию);</w:t>
      </w:r>
    </w:p>
    <w:p w:rsidR="00F31B24" w:rsidRDefault="00F31B24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8E1035">
      <w:pPr>
        <w:tabs>
          <w:tab w:val="left" w:pos="3686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.Безрученко Наталья </w:t>
      </w:r>
    </w:p>
    <w:p w:rsidR="00F31B24" w:rsidRPr="00780B36" w:rsidRDefault="00F31B24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Евгеньевна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-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заведующий отделением помощи семье, женщинам и </w:t>
      </w:r>
    </w:p>
    <w:p w:rsidR="00F31B24" w:rsidRPr="00780B36" w:rsidRDefault="00F31B24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детям, оказавшимся в трудной жизненной ситуации</w:t>
      </w:r>
    </w:p>
    <w:p w:rsidR="00F31B24" w:rsidRDefault="00F31B24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 учреждения</w:t>
      </w:r>
    </w:p>
    <w:p w:rsidR="00F31B24" w:rsidRDefault="00F31B24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«Комплексный центр социального    обслуживания</w:t>
      </w:r>
    </w:p>
    <w:p w:rsidR="00F31B24" w:rsidRPr="00780B36" w:rsidRDefault="00F31B24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населения Унечского района»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31B24" w:rsidRPr="00780B36" w:rsidRDefault="00F31B24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.Кошко Евгения </w:t>
      </w:r>
    </w:p>
    <w:p w:rsidR="00F31B24" w:rsidRPr="00780B36" w:rsidRDefault="00F31B24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Станиславовна                        -       ведущий инспектор управления образования</w:t>
      </w:r>
    </w:p>
    <w:p w:rsidR="00F31B24" w:rsidRPr="00780B36" w:rsidRDefault="00F31B24" w:rsidP="00A4724F">
      <w:pPr>
        <w:tabs>
          <w:tab w:val="left" w:pos="2124"/>
          <w:tab w:val="left" w:pos="2832"/>
          <w:tab w:val="left" w:pos="355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администрации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F31B24" w:rsidRDefault="00F31B24" w:rsidP="00A4724F">
      <w:pPr>
        <w:tabs>
          <w:tab w:val="left" w:pos="355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31B24" w:rsidRPr="00780B36" w:rsidRDefault="00F31B24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.Семченко Станислав</w:t>
      </w:r>
    </w:p>
    <w:p w:rsidR="00F31B24" w:rsidRPr="00780B36" w:rsidRDefault="00F31B24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Вячеславович                            -       старший инспектор отдела надзорной деятельности и</w:t>
      </w:r>
    </w:p>
    <w:p w:rsidR="00F31B24" w:rsidRDefault="00F31B24" w:rsidP="00A472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профилактической работы по Унечскому району  </w:t>
      </w:r>
    </w:p>
    <w:p w:rsidR="00F31B24" w:rsidRPr="00780B36" w:rsidRDefault="00F31B24" w:rsidP="00A4724F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.Ручко Светлана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Николаевна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-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социальный педагог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бюджетного учреждения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Центр психолого-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педагогической, медицинской и социальной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помощи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.Прадед Николай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Дмитриевич                             -         заместитель начальника полиции МО МВД России           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подполковник полиции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.Кравченко Ольга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Вячеславовна                          -          начальник Унечского межмуниципального филиала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ФКУ УИИ УФСИН России по Брянской области,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подполковник внутренней службы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.Кускова Екатерина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Александровна                       -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старший инспектор направления 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по делам несовершеннолетним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линейного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полиции на ж.д. ст.Унеча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майор 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полиции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, (по согласованию);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18.Мироненко Татьяна</w:t>
      </w:r>
    </w:p>
    <w:p w:rsidR="00F31B24" w:rsidRPr="00780B36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Васильевна                             -          старший инспектор ОПДН МО МВД России                  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капитан полиции (по согласованию);</w:t>
      </w: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Pr="00780B36" w:rsidRDefault="00F31B24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19.Черникова Елена                  -          советник директора по воспитанию и                     </w:t>
      </w:r>
    </w:p>
    <w:p w:rsidR="00F31B24" w:rsidRDefault="00F31B24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Андреевна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F31B24" w:rsidRDefault="00F31B24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№5 (по согласованию);</w:t>
      </w:r>
    </w:p>
    <w:p w:rsidR="00F31B24" w:rsidRDefault="00F31B24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 Вайтенок Наталья </w:t>
      </w:r>
    </w:p>
    <w:p w:rsidR="00F31B24" w:rsidRPr="00780B36" w:rsidRDefault="00F31B24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Валентиновна-                    -           советник директора по воспитанию и                     </w:t>
      </w:r>
    </w:p>
    <w:p w:rsidR="00F31B24" w:rsidRDefault="00F31B24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F31B24" w:rsidRDefault="00F31B24" w:rsidP="00387DB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№4 (по согласованию).    </w:t>
      </w: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Pr="00780B36" w:rsidRDefault="00F31B24" w:rsidP="00B4349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5471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31667"/>
    <w:rsid w:val="000467EA"/>
    <w:rsid w:val="000B0368"/>
    <w:rsid w:val="00133E82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387DBF"/>
    <w:rsid w:val="00407D3F"/>
    <w:rsid w:val="0041180B"/>
    <w:rsid w:val="0043022F"/>
    <w:rsid w:val="0045615D"/>
    <w:rsid w:val="004777C8"/>
    <w:rsid w:val="004A3DDB"/>
    <w:rsid w:val="004B5281"/>
    <w:rsid w:val="00526019"/>
    <w:rsid w:val="00545EFA"/>
    <w:rsid w:val="005471DB"/>
    <w:rsid w:val="00593325"/>
    <w:rsid w:val="005E5352"/>
    <w:rsid w:val="00647F5A"/>
    <w:rsid w:val="0067571E"/>
    <w:rsid w:val="00687C2C"/>
    <w:rsid w:val="00697E96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C4581E"/>
    <w:rsid w:val="00C46E3F"/>
    <w:rsid w:val="00CB1A4E"/>
    <w:rsid w:val="00CB2D32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D0DE5"/>
    <w:rsid w:val="00EF4E4A"/>
    <w:rsid w:val="00F31B24"/>
    <w:rsid w:val="00F36058"/>
    <w:rsid w:val="00F51EA9"/>
    <w:rsid w:val="00F63719"/>
    <w:rsid w:val="00F75795"/>
    <w:rsid w:val="00F935C0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861</TotalTime>
  <Pages>4</Pages>
  <Words>1072</Words>
  <Characters>6114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60</cp:revision>
  <cp:lastPrinted>2025-06-17T11:54:00Z</cp:lastPrinted>
  <dcterms:created xsi:type="dcterms:W3CDTF">2023-06-13T07:42:00Z</dcterms:created>
  <dcterms:modified xsi:type="dcterms:W3CDTF">2025-06-18T12:34:00Z</dcterms:modified>
</cp:coreProperties>
</file>